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41857E55"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F458F9" w:rsidRPr="00F458F9">
        <w:rPr>
          <w:b/>
          <w:i/>
          <w:noProof/>
          <w:sz w:val="28"/>
        </w:rPr>
        <w:t>R5-224529</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1E8DD81" w:rsidR="001E41F3" w:rsidRPr="00D01D4E" w:rsidRDefault="00F458F9" w:rsidP="00C2344A">
            <w:pPr>
              <w:pStyle w:val="CRCoverPage"/>
              <w:spacing w:after="0"/>
              <w:jc w:val="center"/>
              <w:rPr>
                <w:noProof/>
                <w:lang w:eastAsia="zh-CN"/>
              </w:rPr>
            </w:pPr>
            <w:r>
              <w:rPr>
                <w:b/>
                <w:noProof/>
                <w:sz w:val="28"/>
                <w:lang w:eastAsia="zh-CN"/>
              </w:rPr>
              <w:t>0349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A25E1E8" w:rsidR="001E41F3" w:rsidRPr="00D01D4E" w:rsidRDefault="00F458F9" w:rsidP="00035452">
            <w:pPr>
              <w:pStyle w:val="CRCoverPage"/>
              <w:spacing w:after="0"/>
              <w:ind w:left="100"/>
              <w:rPr>
                <w:noProof/>
                <w:lang w:eastAsia="zh-CN"/>
              </w:rPr>
            </w:pPr>
            <w:r w:rsidRPr="00F458F9">
              <w:rPr>
                <w:noProof/>
                <w:lang w:eastAsia="zh-CN"/>
              </w:rPr>
              <w:t>TT analysis for NR SL RRM TC 9.1.4.2 - resource pre-emption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E59F3" w:rsidR="00B33E2F" w:rsidRPr="00D01D4E" w:rsidRDefault="00514DC3" w:rsidP="00B80A63">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F157B6">
              <w:rPr>
                <w:noProof/>
                <w:lang w:eastAsia="zh-CN"/>
              </w:rPr>
              <w:t>4.</w:t>
            </w:r>
            <w:r w:rsidR="00B80A63">
              <w:rPr>
                <w:noProof/>
                <w:lang w:eastAsia="zh-CN"/>
              </w:rPr>
              <w:t>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69EFCCBD" w:rsidR="00514DC3" w:rsidRPr="00D01D4E" w:rsidRDefault="00514DC3" w:rsidP="00B80A63">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F157B6">
              <w:rPr>
                <w:noProof/>
                <w:lang w:eastAsia="zh-CN"/>
              </w:rPr>
              <w:t>4.</w:t>
            </w:r>
            <w:r w:rsidR="00B80A63">
              <w:rPr>
                <w:noProof/>
                <w:lang w:eastAsia="zh-CN"/>
              </w:rPr>
              <w:t>2</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104C407"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F458F9">
              <w:rPr>
                <w:noProof/>
              </w:rPr>
              <w:t>1888</w:t>
            </w:r>
            <w:r w:rsidR="00F458F9">
              <w:rPr>
                <w:noProof/>
                <w:lang w:eastAsia="zh-CN"/>
              </w:rPr>
              <w:t>,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9F4B" w:rsidR="007B263F" w:rsidRPr="00DF18AC" w:rsidRDefault="00DF18AC" w:rsidP="00D54284">
            <w:pPr>
              <w:pStyle w:val="CRCoverPage"/>
              <w:spacing w:after="0"/>
              <w:ind w:left="100"/>
              <w:rPr>
                <w:rFonts w:hint="eastAsia"/>
                <w:b/>
                <w:noProof/>
                <w:lang w:eastAsia="zh-CN"/>
              </w:rPr>
            </w:pPr>
            <w:bookmarkStart w:id="1" w:name="_GoBack"/>
            <w:r w:rsidRPr="00DF18AC">
              <w:rPr>
                <w:rFonts w:hint="eastAsia"/>
                <w:b/>
                <w:noProof/>
                <w:lang w:eastAsia="zh-CN"/>
              </w:rPr>
              <w:t>R</w:t>
            </w:r>
            <w:r w:rsidRPr="00DF18AC">
              <w:rPr>
                <w:b/>
                <w:noProof/>
                <w:lang w:eastAsia="zh-CN"/>
              </w:rPr>
              <w:t xml:space="preserve">AN4 </w:t>
            </w:r>
            <w:r w:rsidRPr="00DF18AC">
              <w:rPr>
                <w:rFonts w:hint="eastAsia"/>
                <w:b/>
                <w:noProof/>
                <w:lang w:eastAsia="zh-CN"/>
              </w:rPr>
              <w:t>dependency</w:t>
            </w:r>
            <w:bookmarkEnd w:id="1"/>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029C8FDD" w:rsidR="00514DC3" w:rsidRDefault="00514DC3" w:rsidP="00514DC3">
      <w:pPr>
        <w:rPr>
          <w:lang w:eastAsia="zh-CN"/>
        </w:rPr>
      </w:pPr>
      <w:r w:rsidRPr="00415567">
        <w:t>"</w:t>
      </w:r>
      <w:r w:rsidR="00D54284" w:rsidRPr="00514DC3">
        <w:rPr>
          <w:lang w:eastAsia="zh-CN"/>
        </w:rPr>
        <w:t>38.533 9.1.</w:t>
      </w:r>
      <w:r w:rsidR="00F157B6">
        <w:rPr>
          <w:lang w:eastAsia="zh-CN"/>
        </w:rPr>
        <w:t>4.</w:t>
      </w:r>
      <w:r w:rsidR="00B80A63">
        <w:rPr>
          <w:lang w:eastAsia="zh-CN"/>
        </w:rPr>
        <w:t>2</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2311B" w14:textId="77777777" w:rsidR="00B259FF" w:rsidRDefault="00B259FF">
      <w:r>
        <w:separator/>
      </w:r>
    </w:p>
  </w:endnote>
  <w:endnote w:type="continuationSeparator" w:id="0">
    <w:p w14:paraId="029C3AF3" w14:textId="77777777" w:rsidR="00B259FF" w:rsidRDefault="00B2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19605" w14:textId="77777777" w:rsidR="00B259FF" w:rsidRDefault="00B259FF">
      <w:r>
        <w:separator/>
      </w:r>
    </w:p>
  </w:footnote>
  <w:footnote w:type="continuationSeparator" w:id="0">
    <w:p w14:paraId="2E9405CA" w14:textId="77777777" w:rsidR="00B259FF" w:rsidRDefault="00B25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D7388"/>
    <w:rsid w:val="002E3B95"/>
    <w:rsid w:val="002E472E"/>
    <w:rsid w:val="002E51C3"/>
    <w:rsid w:val="00305409"/>
    <w:rsid w:val="00335AC0"/>
    <w:rsid w:val="0034507C"/>
    <w:rsid w:val="003609EF"/>
    <w:rsid w:val="0036231A"/>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3E10"/>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C6294"/>
    <w:rsid w:val="00AD1CD8"/>
    <w:rsid w:val="00AD2918"/>
    <w:rsid w:val="00AF66F5"/>
    <w:rsid w:val="00B13489"/>
    <w:rsid w:val="00B258BB"/>
    <w:rsid w:val="00B259FF"/>
    <w:rsid w:val="00B268E1"/>
    <w:rsid w:val="00B33E2F"/>
    <w:rsid w:val="00B40CB9"/>
    <w:rsid w:val="00B57A58"/>
    <w:rsid w:val="00B67B97"/>
    <w:rsid w:val="00B745E0"/>
    <w:rsid w:val="00B80A63"/>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D7D0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18AC"/>
    <w:rsid w:val="00DF6281"/>
    <w:rsid w:val="00E03511"/>
    <w:rsid w:val="00E13F3D"/>
    <w:rsid w:val="00E34898"/>
    <w:rsid w:val="00E62098"/>
    <w:rsid w:val="00E634D0"/>
    <w:rsid w:val="00EB09B7"/>
    <w:rsid w:val="00EE03E9"/>
    <w:rsid w:val="00EE7D7C"/>
    <w:rsid w:val="00EF62AE"/>
    <w:rsid w:val="00EF6F9C"/>
    <w:rsid w:val="00F067DC"/>
    <w:rsid w:val="00F10995"/>
    <w:rsid w:val="00F157B6"/>
    <w:rsid w:val="00F223E2"/>
    <w:rsid w:val="00F25D98"/>
    <w:rsid w:val="00F300FB"/>
    <w:rsid w:val="00F30133"/>
    <w:rsid w:val="00F334B2"/>
    <w:rsid w:val="00F34477"/>
    <w:rsid w:val="00F458F9"/>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516EA-DF1E-4842-8FAB-59E9E2104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2</Pages>
  <Words>328</Words>
  <Characters>1872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2022-02-21T03:38:00Z</dcterms:created>
  <dcterms:modified xsi:type="dcterms:W3CDTF">2022-08-05T03:15:00Z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(3)OK6qFFi+5ETbRwOPc87VWmezKyz5QMUk/XjRnwqk6RJ9CeIXZmB/1HgCFs4Qp7Jq1zrQv/jw
fNj1o3PBvXLdJ6gnIIH3/6F0tTLy05E/ExBqJd6u/krhPcPgwmULSZns3Ys4c8omeprYv3ZC
8OULT3vb/IICA57ORGPXVsqqFBlgiB0nTOyNVUVxWdnBu0IntIrjqJFOR5L0Y5hSHKzc8yEr
d/9Wz5Jxi3v/eCDvId</vt:lpwstr>
  </property>
  <property fmtid="{D5CDD505-2E9C-101B-9397-08002B2CF9AE}" pid="22" name="_2015_ms_pID_7253431">
    <vt:lpwstr>xdtv/XhiuSc/yW45aa7cwNNf0Tm6mTNSdK5epx0i//8JgPO8i1/+B9
GrncwQwqktkHAnhFItNGzaodlqGIYxIi5FWpuJw2Q9jT/9sV1VJwk6rZmy9Z738DQIafT2x9
fehonw4bU3L3T5RkEZfQlKFeN8Lw0FgJYAB4YQEGxqRue1bVfKICipEga+HhpUIU5+/y8ZHN
hUo4y4/jz1uhjW40c6XwsQCJK4yd8JDrcZOz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Ug==</vt:lpwstr>
  </property>
</Properties>
</file>